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10" w:rsidRPr="0052013A" w:rsidRDefault="00914E10" w:rsidP="0052013A">
      <w:pPr>
        <w:pStyle w:val="NoSpacing"/>
        <w:jc w:val="center"/>
        <w:rPr>
          <w:rStyle w:val="Heading1Char"/>
          <w:rFonts w:ascii="Times New Roman" w:hAnsi="Times New Roman"/>
          <w:color w:val="auto"/>
          <w:sz w:val="24"/>
          <w:szCs w:val="24"/>
        </w:rPr>
      </w:pPr>
      <w:r>
        <w:rPr>
          <w:rStyle w:val="Heading1Char"/>
          <w:rFonts w:ascii="Times New Roman" w:hAnsi="Times New Roman"/>
          <w:color w:val="auto"/>
          <w:sz w:val="24"/>
          <w:szCs w:val="24"/>
        </w:rPr>
        <w:t>Интегрированный урок русского и английского языка в 5 «в» классе</w:t>
      </w:r>
    </w:p>
    <w:p w:rsidR="00914E10" w:rsidRPr="0052013A" w:rsidRDefault="00914E10" w:rsidP="0052013A">
      <w:pPr>
        <w:pStyle w:val="NoSpacing"/>
        <w:jc w:val="center"/>
        <w:rPr>
          <w:rStyle w:val="Heading1Char"/>
          <w:color w:val="auto"/>
          <w:sz w:val="24"/>
          <w:szCs w:val="24"/>
        </w:rPr>
      </w:pPr>
      <w:r>
        <w:rPr>
          <w:rStyle w:val="Heading1Char"/>
          <w:color w:val="auto"/>
          <w:sz w:val="24"/>
          <w:szCs w:val="24"/>
        </w:rPr>
        <w:t>по теме «Времена глагола» - «</w:t>
      </w:r>
      <w:r>
        <w:rPr>
          <w:rStyle w:val="Heading1Char"/>
          <w:color w:val="auto"/>
          <w:sz w:val="24"/>
          <w:szCs w:val="24"/>
          <w:lang w:val="en-US"/>
        </w:rPr>
        <w:t>Verb</w:t>
      </w:r>
      <w:r w:rsidRPr="0052013A">
        <w:rPr>
          <w:rStyle w:val="Heading1Char"/>
          <w:color w:val="auto"/>
          <w:sz w:val="24"/>
          <w:szCs w:val="24"/>
        </w:rPr>
        <w:t xml:space="preserve"> </w:t>
      </w:r>
      <w:r>
        <w:rPr>
          <w:rStyle w:val="Heading1Char"/>
          <w:color w:val="auto"/>
          <w:sz w:val="24"/>
          <w:szCs w:val="24"/>
          <w:lang w:val="en-US"/>
        </w:rPr>
        <w:t>tenses</w:t>
      </w:r>
      <w:r>
        <w:rPr>
          <w:rStyle w:val="Heading1Char"/>
          <w:color w:val="auto"/>
          <w:sz w:val="24"/>
          <w:szCs w:val="24"/>
        </w:rPr>
        <w:t>»</w:t>
      </w:r>
    </w:p>
    <w:p w:rsidR="00914E10" w:rsidRDefault="00914E10" w:rsidP="00401788">
      <w:pPr>
        <w:pStyle w:val="NoSpacing"/>
        <w:rPr>
          <w:rStyle w:val="Heading1Char"/>
          <w:color w:val="auto"/>
          <w:lang w:val="en-US"/>
        </w:rPr>
      </w:pPr>
    </w:p>
    <w:p w:rsidR="00914E10" w:rsidRDefault="00914E10" w:rsidP="0052013A">
      <w:pPr>
        <w:pStyle w:val="NoSpacing"/>
        <w:jc w:val="right"/>
        <w:rPr>
          <w:rStyle w:val="Heading1Char"/>
          <w:b w:val="0"/>
          <w:color w:val="auto"/>
          <w:sz w:val="24"/>
          <w:szCs w:val="24"/>
        </w:rPr>
      </w:pPr>
      <w:r>
        <w:rPr>
          <w:rStyle w:val="Heading1Char"/>
          <w:b w:val="0"/>
          <w:color w:val="auto"/>
          <w:sz w:val="24"/>
          <w:szCs w:val="24"/>
        </w:rPr>
        <w:t>Дата проведения: 20.03.13г.</w:t>
      </w:r>
    </w:p>
    <w:p w:rsidR="00914E10" w:rsidRDefault="00914E10" w:rsidP="0052013A">
      <w:pPr>
        <w:pStyle w:val="NoSpacing"/>
        <w:jc w:val="right"/>
        <w:rPr>
          <w:rStyle w:val="Heading1Char"/>
          <w:b w:val="0"/>
          <w:color w:val="auto"/>
          <w:sz w:val="24"/>
          <w:szCs w:val="24"/>
        </w:rPr>
      </w:pPr>
      <w:r>
        <w:rPr>
          <w:rStyle w:val="Heading1Char"/>
          <w:b w:val="0"/>
          <w:color w:val="auto"/>
          <w:sz w:val="24"/>
          <w:szCs w:val="24"/>
        </w:rPr>
        <w:t>Дубинина Е.В., учитель русского языка и литературы,</w:t>
      </w:r>
    </w:p>
    <w:p w:rsidR="00914E10" w:rsidRPr="0052013A" w:rsidRDefault="00914E10" w:rsidP="0052013A">
      <w:pPr>
        <w:pStyle w:val="NoSpacing"/>
        <w:jc w:val="right"/>
        <w:rPr>
          <w:rStyle w:val="Heading1Char"/>
          <w:b w:val="0"/>
          <w:color w:val="auto"/>
          <w:sz w:val="24"/>
          <w:szCs w:val="24"/>
        </w:rPr>
      </w:pPr>
      <w:r>
        <w:rPr>
          <w:rStyle w:val="Heading1Char"/>
          <w:b w:val="0"/>
          <w:color w:val="auto"/>
          <w:sz w:val="24"/>
          <w:szCs w:val="24"/>
        </w:rPr>
        <w:t>Кучерова н.Н., учитель английского языка</w:t>
      </w:r>
    </w:p>
    <w:p w:rsidR="00914E10" w:rsidRPr="00E7092E" w:rsidRDefault="00914E10" w:rsidP="00401788">
      <w:pPr>
        <w:pStyle w:val="Heading2"/>
        <w:rPr>
          <w:color w:val="auto"/>
        </w:rPr>
      </w:pPr>
      <w:r w:rsidRPr="00E7092E">
        <w:rPr>
          <w:color w:val="auto"/>
        </w:rPr>
        <w:t xml:space="preserve">Цели урока: </w:t>
      </w:r>
    </w:p>
    <w:p w:rsidR="00914E10" w:rsidRDefault="00914E10" w:rsidP="00401788">
      <w:pPr>
        <w:pStyle w:val="NoSpacing"/>
        <w:numPr>
          <w:ilvl w:val="0"/>
          <w:numId w:val="1"/>
        </w:numPr>
      </w:pPr>
      <w:r>
        <w:t>Повторить понятие об изъявительном наклонении.</w:t>
      </w:r>
    </w:p>
    <w:p w:rsidR="00914E10" w:rsidRDefault="00914E10" w:rsidP="00401788">
      <w:pPr>
        <w:pStyle w:val="NoSpacing"/>
        <w:numPr>
          <w:ilvl w:val="0"/>
          <w:numId w:val="1"/>
        </w:numPr>
      </w:pPr>
      <w:r>
        <w:t>Углубить понятие о категории времени глагола на основе соотнесенности действия, выражаемого глаголом, с моментом речи.</w:t>
      </w:r>
    </w:p>
    <w:p w:rsidR="00914E10" w:rsidRDefault="00914E10" w:rsidP="00401788">
      <w:pPr>
        <w:pStyle w:val="NoSpacing"/>
        <w:numPr>
          <w:ilvl w:val="0"/>
          <w:numId w:val="1"/>
        </w:numPr>
      </w:pPr>
      <w:r>
        <w:t>Освоить основные и дополнительные значения форм времени глагола.</w:t>
      </w:r>
    </w:p>
    <w:p w:rsidR="00914E10" w:rsidRDefault="00914E10" w:rsidP="00401788">
      <w:pPr>
        <w:pStyle w:val="NoSpacing"/>
        <w:numPr>
          <w:ilvl w:val="0"/>
          <w:numId w:val="1"/>
        </w:numPr>
      </w:pPr>
      <w:r>
        <w:t>Совершенствовать навыки нормированного потребления глаголов-сказхуемых в однородных рядах.</w:t>
      </w:r>
    </w:p>
    <w:p w:rsidR="00914E10" w:rsidRDefault="00914E10" w:rsidP="00401788">
      <w:pPr>
        <w:pStyle w:val="NoSpacing"/>
        <w:numPr>
          <w:ilvl w:val="0"/>
          <w:numId w:val="1"/>
        </w:numPr>
      </w:pPr>
      <w:r>
        <w:t>Закрепить знания о временах английского глагола.</w:t>
      </w:r>
    </w:p>
    <w:p w:rsidR="00914E10" w:rsidRPr="00E7092E" w:rsidRDefault="00914E10" w:rsidP="00401788">
      <w:pPr>
        <w:pStyle w:val="Heading2"/>
        <w:rPr>
          <w:color w:val="auto"/>
        </w:rPr>
      </w:pPr>
      <w:r w:rsidRPr="00E7092E">
        <w:rPr>
          <w:color w:val="auto"/>
        </w:rPr>
        <w:t>Ход урока.</w:t>
      </w:r>
    </w:p>
    <w:p w:rsidR="00914E10" w:rsidRDefault="00914E10" w:rsidP="00585F1E">
      <w:pPr>
        <w:pStyle w:val="ListParagraph"/>
        <w:numPr>
          <w:ilvl w:val="0"/>
          <w:numId w:val="2"/>
        </w:numPr>
      </w:pPr>
      <w:r>
        <w:t>Организационный момент</w:t>
      </w:r>
    </w:p>
    <w:p w:rsidR="00914E10" w:rsidRDefault="00914E10" w:rsidP="00585F1E">
      <w:pPr>
        <w:pStyle w:val="ListParagraph"/>
        <w:numPr>
          <w:ilvl w:val="0"/>
          <w:numId w:val="2"/>
        </w:numPr>
      </w:pPr>
      <w:r>
        <w:t>Осложненное списывание.</w:t>
      </w:r>
    </w:p>
    <w:p w:rsidR="00914E10" w:rsidRDefault="00914E10" w:rsidP="00585F1E">
      <w:pPr>
        <w:pStyle w:val="ListParagraph"/>
      </w:pPr>
      <w:r>
        <w:t>Уж та…т снег б…гут руч…и</w:t>
      </w:r>
    </w:p>
    <w:p w:rsidR="00914E10" w:rsidRDefault="00914E10" w:rsidP="00585F1E">
      <w:pPr>
        <w:pStyle w:val="ListParagraph"/>
      </w:pPr>
      <w:r>
        <w:t>В окно пове…ло в…сною.</w:t>
      </w:r>
    </w:p>
    <w:p w:rsidR="00914E10" w:rsidRDefault="00914E10" w:rsidP="00585F1E">
      <w:pPr>
        <w:pStyle w:val="ListParagraph"/>
      </w:pPr>
      <w:r>
        <w:t>Засвищ…т скоро солов…и</w:t>
      </w:r>
    </w:p>
    <w:p w:rsidR="00914E10" w:rsidRDefault="00914E10" w:rsidP="00585F1E">
      <w:pPr>
        <w:pStyle w:val="ListParagraph"/>
      </w:pPr>
      <w:r>
        <w:t>И лес оденет…ся л…ствою.</w:t>
      </w:r>
    </w:p>
    <w:p w:rsidR="00914E10" w:rsidRDefault="00914E10" w:rsidP="00585F1E">
      <w:pPr>
        <w:pStyle w:val="ListParagraph"/>
        <w:jc w:val="center"/>
      </w:pPr>
      <w:r>
        <w:t>(А.Плещеев)</w:t>
      </w:r>
    </w:p>
    <w:p w:rsidR="00914E10" w:rsidRDefault="00914E10" w:rsidP="00585F1E">
      <w:pPr>
        <w:pStyle w:val="ListParagraph"/>
      </w:pPr>
      <w:r>
        <w:t xml:space="preserve">Задание. </w:t>
      </w:r>
    </w:p>
    <w:p w:rsidR="00914E10" w:rsidRDefault="00914E10" w:rsidP="00362D13">
      <w:pPr>
        <w:pStyle w:val="ListParagraph"/>
        <w:numPr>
          <w:ilvl w:val="0"/>
          <w:numId w:val="3"/>
        </w:numPr>
      </w:pPr>
      <w:r>
        <w:t>Вставить пропущенные буквы, расставить недостающие знаки препинания.</w:t>
      </w:r>
    </w:p>
    <w:p w:rsidR="00914E10" w:rsidRDefault="00914E10" w:rsidP="00362D13">
      <w:pPr>
        <w:pStyle w:val="ListParagraph"/>
        <w:numPr>
          <w:ilvl w:val="0"/>
          <w:numId w:val="3"/>
        </w:numPr>
      </w:pPr>
      <w:r>
        <w:t>Каким способом выразил поэт постепенное пробуждение природы? (В одном четверостишии использовал все времена глагола. Докажем это, подчеркнув грамматические основы и установив время глагола)</w:t>
      </w:r>
    </w:p>
    <w:p w:rsidR="00914E10" w:rsidRDefault="00914E10" w:rsidP="00362D13">
      <w:pPr>
        <w:pStyle w:val="ListParagraph"/>
        <w:ind w:left="1440"/>
      </w:pPr>
      <w:r>
        <w:t xml:space="preserve">Что делает? </w:t>
      </w:r>
      <w:r w:rsidRPr="00362D13">
        <w:rPr>
          <w:i/>
        </w:rPr>
        <w:t>Тает, бегут</w:t>
      </w:r>
      <w:r>
        <w:t xml:space="preserve"> (</w:t>
      </w:r>
      <w:r>
        <w:rPr>
          <w:i/>
        </w:rPr>
        <w:t>сегодня;</w:t>
      </w:r>
      <w:r>
        <w:t xml:space="preserve"> настоящее время)</w:t>
      </w:r>
    </w:p>
    <w:p w:rsidR="00914E10" w:rsidRDefault="00914E10" w:rsidP="00362D13">
      <w:pPr>
        <w:pStyle w:val="ListParagraph"/>
        <w:ind w:left="1440"/>
      </w:pPr>
      <w:r>
        <w:t xml:space="preserve">Что сделало? </w:t>
      </w:r>
      <w:r w:rsidRPr="00362D13">
        <w:rPr>
          <w:i/>
        </w:rPr>
        <w:t>Повеяло</w:t>
      </w:r>
      <w:r>
        <w:t xml:space="preserve">  (</w:t>
      </w:r>
      <w:r w:rsidRPr="00362D13">
        <w:rPr>
          <w:i/>
        </w:rPr>
        <w:t>вчера;</w:t>
      </w:r>
      <w:r>
        <w:t xml:space="preserve"> прошедшее время)</w:t>
      </w:r>
    </w:p>
    <w:p w:rsidR="00914E10" w:rsidRDefault="00914E10" w:rsidP="00362D13">
      <w:pPr>
        <w:pStyle w:val="ListParagraph"/>
        <w:ind w:left="1440"/>
      </w:pPr>
      <w:r>
        <w:t xml:space="preserve">Что сделают? </w:t>
      </w:r>
      <w:r w:rsidRPr="00362D13">
        <w:rPr>
          <w:i/>
        </w:rPr>
        <w:t>Засвищут, оденется (завтра;</w:t>
      </w:r>
      <w:r>
        <w:t xml:space="preserve"> будущее время)</w:t>
      </w:r>
    </w:p>
    <w:p w:rsidR="00914E10" w:rsidRDefault="00914E10" w:rsidP="00362D13">
      <w:pPr>
        <w:pStyle w:val="ListParagraph"/>
        <w:numPr>
          <w:ilvl w:val="0"/>
          <w:numId w:val="2"/>
        </w:numPr>
      </w:pPr>
      <w:r>
        <w:t>Дополнительные вопросы (фронтальная работа с классом)</w:t>
      </w:r>
    </w:p>
    <w:p w:rsidR="00914E10" w:rsidRDefault="00914E10" w:rsidP="00362D13">
      <w:pPr>
        <w:pStyle w:val="ListParagraph"/>
        <w:numPr>
          <w:ilvl w:val="0"/>
          <w:numId w:val="4"/>
        </w:numPr>
      </w:pPr>
      <w:r>
        <w:t>В каких временах правописание личных глаголов связано со спряжением. Докажите это.</w:t>
      </w:r>
    </w:p>
    <w:p w:rsidR="00914E10" w:rsidRDefault="00914E10" w:rsidP="00362D13">
      <w:pPr>
        <w:pStyle w:val="ListParagraph"/>
        <w:numPr>
          <w:ilvl w:val="0"/>
          <w:numId w:val="4"/>
        </w:numPr>
      </w:pPr>
      <w:r>
        <w:t xml:space="preserve">В каких глаголах и какого времени обязательны два суффикса: инфинитива и –л-? (разобрать глагол </w:t>
      </w:r>
      <w:r w:rsidRPr="00362D13">
        <w:rPr>
          <w:i/>
        </w:rPr>
        <w:t>повеяло</w:t>
      </w:r>
      <w:r>
        <w:t xml:space="preserve"> по составу).</w:t>
      </w:r>
    </w:p>
    <w:p w:rsidR="00914E10" w:rsidRDefault="00914E10" w:rsidP="00362D13">
      <w:pPr>
        <w:pStyle w:val="ListParagraph"/>
        <w:numPr>
          <w:ilvl w:val="0"/>
          <w:numId w:val="4"/>
        </w:numPr>
      </w:pPr>
      <w:r>
        <w:t>Зачем мы подставляли наречия сегодня, вчера, завтра?</w:t>
      </w:r>
    </w:p>
    <w:p w:rsidR="00914E10" w:rsidRDefault="00914E10" w:rsidP="00624AD9">
      <w:pPr>
        <w:pStyle w:val="ListParagraph"/>
        <w:numPr>
          <w:ilvl w:val="0"/>
          <w:numId w:val="2"/>
        </w:numPr>
      </w:pPr>
      <w:r>
        <w:t>Объяснение нового материала.</w:t>
      </w:r>
    </w:p>
    <w:p w:rsidR="00914E10" w:rsidRDefault="00914E10" w:rsidP="00624AD9">
      <w:pPr>
        <w:pStyle w:val="ListParagraph"/>
        <w:numPr>
          <w:ilvl w:val="0"/>
          <w:numId w:val="6"/>
        </w:numPr>
      </w:pPr>
      <w:r>
        <w:t>Знакомство с таблицей, позволяющей осмыслить основные значения форм времени глагола.</w:t>
      </w:r>
    </w:p>
    <w:p w:rsidR="00914E10" w:rsidRDefault="00914E10" w:rsidP="00FC044D">
      <w:pPr>
        <w:rPr>
          <w:sz w:val="36"/>
          <w:szCs w:val="3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62.2pt;margin-top:37.05pt;width:88.5pt;height:34.5pt;z-index:251659776"/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margin-left:65.7pt;margin-top:41.55pt;width:81.75pt;height:30pt;z-index:251660800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7.45pt;margin-top:41.55pt;width:114.75pt;height:33.75pt;z-index:251655680">
            <v:textbox style="mso-next-textbox:#_x0000_s1028">
              <w:txbxContent>
                <w:p w:rsidR="00914E10" w:rsidRPr="00624AD9" w:rsidRDefault="00914E10">
                  <w:pPr>
                    <w:rPr>
                      <w:b/>
                      <w:sz w:val="32"/>
                      <w:szCs w:val="32"/>
                    </w:rPr>
                  </w:pPr>
                  <w:r w:rsidRPr="00624AD9">
                    <w:rPr>
                      <w:b/>
                      <w:sz w:val="32"/>
                      <w:szCs w:val="32"/>
                    </w:rPr>
                    <w:t>Момент речи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57.95pt;margin-top:127.05pt;width:93pt;height:39.75pt;z-index:251658752">
            <v:textbox style="mso-next-textbox:#_x0000_s1029">
              <w:txbxContent>
                <w:p w:rsidR="00914E10" w:rsidRPr="00624AD9" w:rsidRDefault="00914E10" w:rsidP="00624AD9">
                  <w:pPr>
                    <w:jc w:val="center"/>
                    <w:rPr>
                      <w:sz w:val="28"/>
                      <w:szCs w:val="28"/>
                    </w:rPr>
                  </w:pPr>
                  <w:r w:rsidRPr="00624AD9">
                    <w:rPr>
                      <w:sz w:val="28"/>
                      <w:szCs w:val="28"/>
                    </w:rPr>
                    <w:t>Читаю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188.7pt;margin-top:75.3pt;width:30.4pt;height:51.75pt;z-index:-251661824">
            <v:textbox style="layout-flow:vertical-ideographic"/>
          </v:shape>
        </w:pict>
      </w:r>
      <w:r>
        <w:rPr>
          <w:noProof/>
        </w:rPr>
        <w:pict>
          <v:shape id="_x0000_s1031" type="#_x0000_t202" style="position:absolute;margin-left:350.7pt;margin-top:40.8pt;width:106.5pt;height:38.25pt;z-index:251657728">
            <v:textbox style="mso-next-textbox:#_x0000_s1031">
              <w:txbxContent>
                <w:p w:rsidR="00914E10" w:rsidRPr="00624AD9" w:rsidRDefault="00914E10" w:rsidP="00624AD9">
                  <w:pPr>
                    <w:jc w:val="center"/>
                    <w:rPr>
                      <w:sz w:val="28"/>
                      <w:szCs w:val="28"/>
                    </w:rPr>
                  </w:pPr>
                  <w:r w:rsidRPr="00624AD9">
                    <w:rPr>
                      <w:sz w:val="28"/>
                      <w:szCs w:val="28"/>
                    </w:rPr>
                    <w:t>Буду читать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0.05pt;margin-top:41.55pt;width:75.75pt;height:37.5pt;z-index:251656704">
            <v:textbox style="mso-next-textbox:#_x0000_s1032">
              <w:txbxContent>
                <w:p w:rsidR="00914E10" w:rsidRPr="00624AD9" w:rsidRDefault="00914E10" w:rsidP="00624AD9">
                  <w:pPr>
                    <w:jc w:val="center"/>
                    <w:rPr>
                      <w:sz w:val="28"/>
                      <w:szCs w:val="28"/>
                    </w:rPr>
                  </w:pPr>
                  <w:r w:rsidRPr="00624AD9">
                    <w:rPr>
                      <w:sz w:val="28"/>
                      <w:szCs w:val="28"/>
                    </w:rPr>
                    <w:t>Читал</w:t>
                  </w:r>
                </w:p>
              </w:txbxContent>
            </v:textbox>
          </v:shape>
        </w:pict>
      </w:r>
      <w:r>
        <w:rPr>
          <w:sz w:val="36"/>
          <w:szCs w:val="36"/>
        </w:rPr>
        <w:t xml:space="preserve">                    </w:t>
      </w:r>
      <w:r w:rsidRPr="00624AD9">
        <w:rPr>
          <w:sz w:val="36"/>
          <w:szCs w:val="36"/>
        </w:rPr>
        <w:t>д</w:t>
      </w:r>
      <w:r>
        <w:rPr>
          <w:sz w:val="36"/>
          <w:szCs w:val="36"/>
        </w:rPr>
        <w:t xml:space="preserve"> </w:t>
      </w:r>
      <w:r w:rsidRPr="00624AD9">
        <w:rPr>
          <w:sz w:val="36"/>
          <w:szCs w:val="36"/>
        </w:rPr>
        <w:t>о</w:t>
      </w:r>
      <w:r>
        <w:rPr>
          <w:sz w:val="36"/>
          <w:szCs w:val="36"/>
        </w:rPr>
        <w:t xml:space="preserve">                                    п о с л е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с  о в п а д а е т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914E10" w:rsidRPr="00DA6AD7" w:rsidRDefault="00914E10" w:rsidP="00FC044D">
      <w:pPr>
        <w:pStyle w:val="ListParagraph"/>
        <w:numPr>
          <w:ilvl w:val="0"/>
          <w:numId w:val="6"/>
        </w:numPr>
        <w:rPr>
          <w:i/>
          <w:sz w:val="24"/>
          <w:szCs w:val="24"/>
        </w:rPr>
      </w:pPr>
      <w:r w:rsidRPr="00FC044D">
        <w:rPr>
          <w:sz w:val="24"/>
          <w:szCs w:val="24"/>
        </w:rPr>
        <w:t xml:space="preserve">Выполнение </w:t>
      </w:r>
      <w:r>
        <w:rPr>
          <w:sz w:val="24"/>
          <w:szCs w:val="24"/>
        </w:rPr>
        <w:t>упражнения 624 по образцу.</w:t>
      </w:r>
    </w:p>
    <w:p w:rsidR="00914E10" w:rsidRDefault="00914E10" w:rsidP="00DA6AD7">
      <w:pPr>
        <w:rPr>
          <w:sz w:val="24"/>
          <w:szCs w:val="24"/>
        </w:rPr>
      </w:pPr>
      <w:r w:rsidRPr="00DA6AD7">
        <w:rPr>
          <w:sz w:val="24"/>
          <w:szCs w:val="24"/>
        </w:rPr>
        <w:object w:dxaOrig="7160" w:dyaOrig="5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270pt" o:ole="">
            <v:imagedata r:id="rId5" o:title=""/>
          </v:shape>
          <o:OLEObject Type="Embed" ProgID="PowerPoint.Slide.12" ShapeID="_x0000_i1025" DrawAspect="Content" ObjectID="_1425704741" r:id="rId6"/>
        </w:object>
      </w:r>
    </w:p>
    <w:p w:rsidR="00914E10" w:rsidRPr="00DA6AD7" w:rsidRDefault="00914E10" w:rsidP="00DA6AD7">
      <w:pPr>
        <w:rPr>
          <w:sz w:val="24"/>
          <w:szCs w:val="24"/>
        </w:rPr>
      </w:pPr>
      <w:r>
        <w:rPr>
          <w:sz w:val="24"/>
          <w:szCs w:val="24"/>
        </w:rPr>
        <w:t>Идёт, напишу, скажете, убежал, запряг, открою, пою, подсмотрел, дам.</w:t>
      </w:r>
    </w:p>
    <w:p w:rsidR="00914E10" w:rsidRDefault="00914E10" w:rsidP="00FC044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Движение темы.</w:t>
      </w:r>
    </w:p>
    <w:p w:rsidR="00914E10" w:rsidRDefault="00914E10" w:rsidP="00771386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Интересный вопрос: как вы думаете, все ли глаголы имеют все три времени</w:t>
      </w:r>
      <w:r w:rsidRPr="00771386">
        <w:rPr>
          <w:sz w:val="24"/>
          <w:szCs w:val="24"/>
        </w:rPr>
        <w:t xml:space="preserve"> ( Подсказка: нужно вспомнить два вида глагола, вдумываясь в термины </w:t>
      </w:r>
      <w:r w:rsidRPr="00771386">
        <w:rPr>
          <w:i/>
          <w:sz w:val="24"/>
          <w:szCs w:val="24"/>
        </w:rPr>
        <w:t>несовершенный вид и совершенный вид</w:t>
      </w:r>
      <w:r w:rsidRPr="0077138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14E10" w:rsidRDefault="00914E10" w:rsidP="00771386">
      <w:pPr>
        <w:pStyle w:val="ListParagraph"/>
        <w:numPr>
          <w:ilvl w:val="0"/>
          <w:numId w:val="6"/>
        </w:numPr>
        <w:rPr>
          <w:i/>
          <w:sz w:val="24"/>
          <w:szCs w:val="24"/>
        </w:rPr>
      </w:pPr>
      <w:r>
        <w:rPr>
          <w:sz w:val="24"/>
          <w:szCs w:val="24"/>
        </w:rPr>
        <w:t xml:space="preserve">Посмотрим, как изменяется глагол по времени. Образуем  все формы от глаголов </w:t>
      </w:r>
      <w:r w:rsidRPr="00771386">
        <w:rPr>
          <w:i/>
          <w:sz w:val="24"/>
          <w:szCs w:val="24"/>
        </w:rPr>
        <w:t>трепетать, блистать, зазеленеть.</w:t>
      </w:r>
    </w:p>
    <w:tbl>
      <w:tblPr>
        <w:tblW w:w="0" w:type="auto"/>
        <w:tblInd w:w="2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49"/>
        <w:gridCol w:w="2591"/>
        <w:gridCol w:w="2471"/>
      </w:tblGrid>
      <w:tr w:rsidR="00914E10" w:rsidRPr="0008280A" w:rsidTr="0008280A"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08280A">
              <w:rPr>
                <w:b/>
                <w:sz w:val="24"/>
                <w:szCs w:val="24"/>
              </w:rPr>
              <w:t xml:space="preserve">Время </w:t>
            </w:r>
          </w:p>
        </w:tc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08280A">
              <w:rPr>
                <w:b/>
                <w:sz w:val="24"/>
                <w:szCs w:val="24"/>
              </w:rPr>
              <w:t>Несовершенный вид</w:t>
            </w:r>
          </w:p>
        </w:tc>
        <w:tc>
          <w:tcPr>
            <w:tcW w:w="3191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08280A">
              <w:rPr>
                <w:b/>
                <w:sz w:val="24"/>
                <w:szCs w:val="24"/>
              </w:rPr>
              <w:t>Совершенный вид</w:t>
            </w:r>
          </w:p>
        </w:tc>
      </w:tr>
      <w:tr w:rsidR="00914E10" w:rsidRPr="0008280A" w:rsidTr="0008280A"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08280A">
              <w:rPr>
                <w:sz w:val="24"/>
                <w:szCs w:val="24"/>
              </w:rPr>
              <w:t xml:space="preserve">Настоящее </w:t>
            </w:r>
          </w:p>
        </w:tc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>Трепещет</w:t>
            </w:r>
          </w:p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>Блистает и блещет</w:t>
            </w:r>
          </w:p>
        </w:tc>
        <w:tc>
          <w:tcPr>
            <w:tcW w:w="3191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 xml:space="preserve">          - </w:t>
            </w:r>
          </w:p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</w:tr>
      <w:tr w:rsidR="00914E10" w:rsidRPr="0008280A" w:rsidTr="0008280A"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08280A">
              <w:rPr>
                <w:sz w:val="24"/>
                <w:szCs w:val="24"/>
              </w:rPr>
              <w:t xml:space="preserve">Прошедшее </w:t>
            </w:r>
          </w:p>
        </w:tc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>Трепетал</w:t>
            </w:r>
          </w:p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 xml:space="preserve">Блистал </w:t>
            </w:r>
          </w:p>
        </w:tc>
        <w:tc>
          <w:tcPr>
            <w:tcW w:w="3191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 xml:space="preserve">Зазеленел </w:t>
            </w:r>
          </w:p>
        </w:tc>
      </w:tr>
      <w:tr w:rsidR="00914E10" w:rsidRPr="0008280A" w:rsidTr="0008280A"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08280A">
              <w:rPr>
                <w:sz w:val="24"/>
                <w:szCs w:val="24"/>
              </w:rPr>
              <w:t xml:space="preserve">Будущее </w:t>
            </w:r>
          </w:p>
        </w:tc>
        <w:tc>
          <w:tcPr>
            <w:tcW w:w="3190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>Будет трепетать</w:t>
            </w:r>
          </w:p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>Будет блистать</w:t>
            </w:r>
          </w:p>
        </w:tc>
        <w:tc>
          <w:tcPr>
            <w:tcW w:w="3191" w:type="dxa"/>
          </w:tcPr>
          <w:p w:rsidR="00914E10" w:rsidRPr="0008280A" w:rsidRDefault="00914E10" w:rsidP="0008280A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08280A">
              <w:rPr>
                <w:i/>
                <w:sz w:val="24"/>
                <w:szCs w:val="24"/>
              </w:rPr>
              <w:t xml:space="preserve">Зазеленеет </w:t>
            </w:r>
          </w:p>
        </w:tc>
      </w:tr>
    </w:tbl>
    <w:p w:rsidR="00914E10" w:rsidRDefault="00914E10" w:rsidP="00771386">
      <w:pPr>
        <w:pStyle w:val="ListParagraph"/>
        <w:ind w:left="2160"/>
        <w:rPr>
          <w:sz w:val="24"/>
          <w:szCs w:val="24"/>
        </w:rPr>
      </w:pPr>
    </w:p>
    <w:p w:rsidR="00914E10" w:rsidRDefault="00914E10" w:rsidP="00771386">
      <w:pPr>
        <w:pStyle w:val="ListParagraph"/>
        <w:ind w:left="2160"/>
        <w:rPr>
          <w:sz w:val="24"/>
          <w:szCs w:val="24"/>
        </w:rPr>
      </w:pPr>
    </w:p>
    <w:p w:rsidR="00914E10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60A61">
        <w:rPr>
          <w:b/>
          <w:sz w:val="24"/>
          <w:szCs w:val="24"/>
          <w:u w:val="single"/>
        </w:rPr>
        <w:t xml:space="preserve">У2 </w:t>
      </w:r>
      <w:r>
        <w:rPr>
          <w:b/>
          <w:sz w:val="24"/>
          <w:szCs w:val="24"/>
          <w:u w:val="single"/>
        </w:rPr>
        <w:t>–</w:t>
      </w:r>
      <w:r w:rsidRPr="00760A61">
        <w:rPr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Посмотрите пожалуйста на 11 слайд. Мы с вами вспомним и закрепим сегодня времена глагола – таблицу времен.</w:t>
      </w:r>
    </w:p>
    <w:p w:rsidR="00914E10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14E10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9016A">
        <w:rPr>
          <w:rFonts w:ascii="Times New Roman" w:hAnsi="Times New Roman"/>
          <w:sz w:val="24"/>
          <w:szCs w:val="24"/>
        </w:rPr>
        <w:object w:dxaOrig="7181" w:dyaOrig="5401">
          <v:shape id="_x0000_i1026" type="#_x0000_t75" style="width:359.25pt;height:270pt" o:ole="">
            <v:imagedata r:id="rId7" o:title=""/>
          </v:shape>
          <o:OLEObject Type="Embed" ProgID="PowerPoint.Slide.12" ShapeID="_x0000_i1026" DrawAspect="Content" ObjectID="_1425704742" r:id="rId8"/>
        </w:object>
      </w:r>
    </w:p>
    <w:p w:rsidR="00914E10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14E10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14E10" w:rsidRPr="00760A61" w:rsidRDefault="00914E10" w:rsidP="00760A6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14E10" w:rsidRPr="00760A61" w:rsidRDefault="00914E10" w:rsidP="00760A61">
      <w:pPr>
        <w:pStyle w:val="ListParagraph"/>
        <w:ind w:left="0"/>
        <w:rPr>
          <w:b/>
          <w:sz w:val="24"/>
          <w:szCs w:val="24"/>
          <w:u w:val="single"/>
        </w:rPr>
      </w:pPr>
      <w:r>
        <w:object w:dxaOrig="7181" w:dyaOrig="5401">
          <v:shape id="_x0000_i1027" type="#_x0000_t75" style="width:359.25pt;height:270pt" o:ole="">
            <v:imagedata r:id="rId9" o:title=""/>
          </v:shape>
          <o:OLEObject Type="Embed" ProgID="PowerPoint.Slide.12" ShapeID="_x0000_i1027" DrawAspect="Content" ObjectID="_1425704743" r:id="rId10"/>
        </w:object>
      </w:r>
    </w:p>
    <w:p w:rsidR="00914E10" w:rsidRDefault="00914E10" w:rsidP="00DA6AD7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DA6AD7">
        <w:rPr>
          <w:sz w:val="24"/>
          <w:szCs w:val="24"/>
        </w:rPr>
        <w:t xml:space="preserve">Определите основную мысль текста. Озаглавьте его. Выпишите из текста глаголы настоящего времени( </w:t>
      </w:r>
      <w:r w:rsidRPr="00DA6AD7">
        <w:rPr>
          <w:sz w:val="24"/>
          <w:szCs w:val="24"/>
          <w:lang w:val="en-US"/>
        </w:rPr>
        <w:t>I</w:t>
      </w:r>
      <w:r w:rsidRPr="00DA6AD7">
        <w:rPr>
          <w:sz w:val="24"/>
          <w:szCs w:val="24"/>
        </w:rPr>
        <w:t xml:space="preserve"> вариант), прошедшего времени ( </w:t>
      </w:r>
      <w:r w:rsidRPr="00DA6AD7">
        <w:rPr>
          <w:sz w:val="24"/>
          <w:szCs w:val="24"/>
          <w:lang w:val="en-US"/>
        </w:rPr>
        <w:t>II</w:t>
      </w:r>
      <w:r w:rsidRPr="00DA6AD7">
        <w:rPr>
          <w:sz w:val="24"/>
          <w:szCs w:val="24"/>
        </w:rPr>
        <w:t xml:space="preserve"> вариант). Объясните орфограмму пропущенных букв</w:t>
      </w:r>
    </w:p>
    <w:p w:rsidR="00914E10" w:rsidRPr="00DA6AD7" w:rsidRDefault="00914E10" w:rsidP="00DA6AD7">
      <w:pPr>
        <w:ind w:left="720"/>
        <w:rPr>
          <w:sz w:val="24"/>
          <w:szCs w:val="24"/>
        </w:rPr>
      </w:pPr>
      <w:r w:rsidRPr="00DA6AD7">
        <w:rPr>
          <w:i/>
          <w:iCs/>
          <w:sz w:val="24"/>
          <w:szCs w:val="24"/>
        </w:rPr>
        <w:t>Живет в лесу птичка – завирушка. Маленькая, верткая и очень скрытная.  Но весной и ей хотелось себя показать. Сидела она на самой верхушке и пела. Голосок звонкий, громкий. И горлышко топорщит..ся, клювик открывает..ся, язычок в клювике дрожит.</w:t>
      </w:r>
    </w:p>
    <w:p w:rsidR="00914E10" w:rsidRPr="00DA6AD7" w:rsidRDefault="00914E10" w:rsidP="00DA6AD7">
      <w:pPr>
        <w:rPr>
          <w:sz w:val="24"/>
          <w:szCs w:val="24"/>
        </w:rPr>
      </w:pPr>
    </w:p>
    <w:p w:rsidR="00914E10" w:rsidRPr="00DA6AD7" w:rsidRDefault="00914E10" w:rsidP="00DA6AD7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DA6AD7">
        <w:rPr>
          <w:sz w:val="24"/>
          <w:szCs w:val="24"/>
        </w:rPr>
        <w:t xml:space="preserve"> Конструирование предложений.</w:t>
      </w:r>
    </w:p>
    <w:p w:rsidR="00914E10" w:rsidRPr="00DA6AD7" w:rsidRDefault="00914E10" w:rsidP="00DA6AD7">
      <w:pPr>
        <w:rPr>
          <w:sz w:val="24"/>
          <w:szCs w:val="24"/>
        </w:rPr>
      </w:pPr>
      <w:r w:rsidRPr="00DA6AD7">
        <w:rPr>
          <w:sz w:val="24"/>
          <w:szCs w:val="24"/>
        </w:rPr>
        <w:t>Закончите предложения, добавив однородные глаголы-сказуемые. Глагол какого вида следует выбирать для каждого предложения? В каком времени нужно его употребить?</w:t>
      </w:r>
    </w:p>
    <w:p w:rsidR="00914E10" w:rsidRDefault="00914E10" w:rsidP="0056043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Ребята сделали скворечники и … . – Каждую весну ребята ремонтировали скворечники и … .</w:t>
      </w:r>
    </w:p>
    <w:p w:rsidR="00914E10" w:rsidRDefault="00914E10" w:rsidP="0056043D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На заветной полянке в лесу каждую весну расцветают подснежники и … . – Скоро в лесу расцветут подснежники и … .</w:t>
      </w:r>
    </w:p>
    <w:p w:rsidR="00914E10" w:rsidRPr="00DA6AD7" w:rsidRDefault="00914E10" w:rsidP="00DA6AD7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DA6AD7">
        <w:rPr>
          <w:sz w:val="24"/>
          <w:szCs w:val="24"/>
        </w:rPr>
        <w:t>Подведение итогов урока.</w:t>
      </w:r>
    </w:p>
    <w:p w:rsidR="00914E10" w:rsidRDefault="00914E10" w:rsidP="0056043D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Какие три времени имеет глагол в изъявительном наклонении?</w:t>
      </w:r>
    </w:p>
    <w:p w:rsidR="00914E10" w:rsidRDefault="00914E10" w:rsidP="0056043D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Как вы понимаете сочетание </w:t>
      </w:r>
      <w:r w:rsidRPr="008F1AFC">
        <w:rPr>
          <w:i/>
          <w:sz w:val="24"/>
          <w:szCs w:val="24"/>
        </w:rPr>
        <w:t>момент речи</w:t>
      </w:r>
      <w:r>
        <w:rPr>
          <w:sz w:val="24"/>
          <w:szCs w:val="24"/>
        </w:rPr>
        <w:t>?</w:t>
      </w:r>
    </w:p>
    <w:p w:rsidR="00914E10" w:rsidRDefault="00914E10" w:rsidP="0056043D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Расскажите о значении настоящего, прошедшего и будущего времени, употребляя сочетание </w:t>
      </w:r>
      <w:r w:rsidRPr="008F1AFC">
        <w:rPr>
          <w:i/>
          <w:sz w:val="24"/>
          <w:szCs w:val="24"/>
        </w:rPr>
        <w:t>момент речи</w:t>
      </w:r>
      <w:r>
        <w:rPr>
          <w:sz w:val="24"/>
          <w:szCs w:val="24"/>
        </w:rPr>
        <w:t>.</w:t>
      </w:r>
    </w:p>
    <w:p w:rsidR="00914E10" w:rsidRDefault="00914E10" w:rsidP="0056043D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Какие глаголы не имеют настоящего времени?</w:t>
      </w:r>
    </w:p>
    <w:p w:rsidR="00914E10" w:rsidRPr="00DA6AD7" w:rsidRDefault="00914E10" w:rsidP="00DA6AD7">
      <w:pPr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DA6AD7">
        <w:rPr>
          <w:sz w:val="24"/>
          <w:szCs w:val="24"/>
        </w:rPr>
        <w:t>Домашнее задание.</w:t>
      </w:r>
    </w:p>
    <w:p w:rsidR="00914E10" w:rsidRPr="008F1AFC" w:rsidRDefault="00914E10" w:rsidP="008F1AF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§ 81. Упражнения 626, 628  ИЛИ составить 6 предложений так, чтобы в них глаголы оказались всех видов времени.</w:t>
      </w:r>
    </w:p>
    <w:p w:rsidR="00914E10" w:rsidRPr="00771386" w:rsidRDefault="00914E10" w:rsidP="00FC044D">
      <w:pPr>
        <w:pStyle w:val="ListParagraph"/>
        <w:rPr>
          <w:i/>
          <w:sz w:val="24"/>
          <w:szCs w:val="24"/>
        </w:rPr>
      </w:pPr>
    </w:p>
    <w:p w:rsidR="00914E10" w:rsidRPr="00FC044D" w:rsidRDefault="00914E10" w:rsidP="00771386">
      <w:pPr>
        <w:pStyle w:val="ListParagraph"/>
        <w:ind w:left="2160"/>
        <w:rPr>
          <w:sz w:val="24"/>
          <w:szCs w:val="24"/>
        </w:rPr>
      </w:pPr>
    </w:p>
    <w:sectPr w:rsidR="00914E10" w:rsidRPr="00FC044D" w:rsidSect="0022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1209C"/>
    <w:multiLevelType w:val="hybridMultilevel"/>
    <w:tmpl w:val="71845CA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571B67"/>
    <w:multiLevelType w:val="hybridMultilevel"/>
    <w:tmpl w:val="C466134A"/>
    <w:lvl w:ilvl="0" w:tplc="4EE4F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6ED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44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4C7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C9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0B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A3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BC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0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E2372B"/>
    <w:multiLevelType w:val="hybridMultilevel"/>
    <w:tmpl w:val="3F6EEB0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0907C0"/>
    <w:multiLevelType w:val="hybridMultilevel"/>
    <w:tmpl w:val="EF869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C693D"/>
    <w:multiLevelType w:val="hybridMultilevel"/>
    <w:tmpl w:val="11C62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416AD6"/>
    <w:multiLevelType w:val="hybridMultilevel"/>
    <w:tmpl w:val="E12611F2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556A0E13"/>
    <w:multiLevelType w:val="hybridMultilevel"/>
    <w:tmpl w:val="52781E1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5BCE483F"/>
    <w:multiLevelType w:val="hybridMultilevel"/>
    <w:tmpl w:val="C3C6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CC3DA3"/>
    <w:multiLevelType w:val="hybridMultilevel"/>
    <w:tmpl w:val="810AD726"/>
    <w:lvl w:ilvl="0" w:tplc="499AFF7A">
      <w:start w:val="1"/>
      <w:numFmt w:val="decimal"/>
      <w:lvlText w:val="%1."/>
      <w:lvlJc w:val="left"/>
      <w:pPr>
        <w:ind w:left="3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  <w:rPr>
        <w:rFonts w:cs="Times New Roman"/>
      </w:rPr>
    </w:lvl>
  </w:abstractNum>
  <w:abstractNum w:abstractNumId="9">
    <w:nsid w:val="7B844EE4"/>
    <w:multiLevelType w:val="hybridMultilevel"/>
    <w:tmpl w:val="7F9852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788"/>
    <w:rsid w:val="0008280A"/>
    <w:rsid w:val="00193102"/>
    <w:rsid w:val="00223B35"/>
    <w:rsid w:val="00251A24"/>
    <w:rsid w:val="00362D13"/>
    <w:rsid w:val="00401788"/>
    <w:rsid w:val="0052013A"/>
    <w:rsid w:val="0056043D"/>
    <w:rsid w:val="00585F1E"/>
    <w:rsid w:val="005D1FD2"/>
    <w:rsid w:val="00624AD9"/>
    <w:rsid w:val="0064686A"/>
    <w:rsid w:val="00760A61"/>
    <w:rsid w:val="00771386"/>
    <w:rsid w:val="007D139C"/>
    <w:rsid w:val="00804451"/>
    <w:rsid w:val="008054AA"/>
    <w:rsid w:val="008869F6"/>
    <w:rsid w:val="008F1AFC"/>
    <w:rsid w:val="00914E10"/>
    <w:rsid w:val="009653BF"/>
    <w:rsid w:val="00A252B3"/>
    <w:rsid w:val="00DA6AD7"/>
    <w:rsid w:val="00E67F59"/>
    <w:rsid w:val="00E7092E"/>
    <w:rsid w:val="00E9016A"/>
    <w:rsid w:val="00FA2DCB"/>
    <w:rsid w:val="00FC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B3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0178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178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178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1788"/>
    <w:rPr>
      <w:rFonts w:ascii="Cambria" w:hAnsi="Cambria" w:cs="Times New Roman"/>
      <w:b/>
      <w:bCs/>
      <w:color w:val="4F81BD"/>
      <w:sz w:val="26"/>
      <w:szCs w:val="26"/>
    </w:rPr>
  </w:style>
  <w:style w:type="paragraph" w:styleId="NoSpacing">
    <w:name w:val="No Spacing"/>
    <w:uiPriority w:val="99"/>
    <w:qFormat/>
    <w:rsid w:val="00401788"/>
  </w:style>
  <w:style w:type="paragraph" w:styleId="ListParagraph">
    <w:name w:val="List Paragraph"/>
    <w:basedOn w:val="Normal"/>
    <w:uiPriority w:val="99"/>
    <w:qFormat/>
    <w:rsid w:val="00401788"/>
    <w:pPr>
      <w:ind w:left="720"/>
      <w:contextualSpacing/>
    </w:pPr>
  </w:style>
  <w:style w:type="table" w:styleId="TableGrid">
    <w:name w:val="Table Grid"/>
    <w:basedOn w:val="TableNormal"/>
    <w:uiPriority w:val="99"/>
    <w:rsid w:val="0077138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64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4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4</Pages>
  <Words>570</Words>
  <Characters>3249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Админ</cp:lastModifiedBy>
  <cp:revision>10</cp:revision>
  <dcterms:created xsi:type="dcterms:W3CDTF">2010-10-02T11:43:00Z</dcterms:created>
  <dcterms:modified xsi:type="dcterms:W3CDTF">2013-03-25T05:19:00Z</dcterms:modified>
</cp:coreProperties>
</file>